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A60B" w14:textId="6AC1EDC4"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2026B">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2026B">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4D70DE">
        <w:rPr>
          <w:rFonts w:ascii="Arial" w:hAnsi="Arial" w:cs="Arial"/>
          <w:b/>
          <w:sz w:val="24"/>
          <w:szCs w:val="24"/>
        </w:rPr>
        <w:t>2</w:t>
      </w:r>
      <w:r w:rsidR="0082026B">
        <w:rPr>
          <w:rFonts w:ascii="Arial" w:hAnsi="Arial" w:cs="Arial"/>
          <w:b/>
          <w:sz w:val="24"/>
          <w:szCs w:val="24"/>
        </w:rPr>
        <w:t>0163</w:t>
      </w:r>
    </w:p>
    <w:p w14:paraId="72B1D387" w14:textId="39220FB9" w:rsidR="00AD6AA2" w:rsidRPr="004B566C" w:rsidRDefault="00314670"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82026B">
        <w:rPr>
          <w:rFonts w:ascii="Arial" w:hAnsi="Arial" w:cs="Arial"/>
          <w:b/>
          <w:sz w:val="24"/>
        </w:rPr>
        <w:t>March 17-23</w:t>
      </w:r>
      <w:r w:rsidRPr="001A659D">
        <w:rPr>
          <w:rFonts w:ascii="Arial" w:hAnsi="Arial" w:cs="Arial"/>
          <w:b/>
          <w:sz w:val="24"/>
        </w:rPr>
        <w:t>, 20</w:t>
      </w:r>
      <w:r>
        <w:rPr>
          <w:rFonts w:ascii="Arial" w:hAnsi="Arial" w:cs="Arial"/>
          <w:b/>
          <w:sz w:val="24"/>
        </w:rPr>
        <w:t>2</w:t>
      </w:r>
      <w:r w:rsidR="004D70DE">
        <w:rPr>
          <w:rFonts w:ascii="Arial" w:hAnsi="Arial" w:cs="Arial"/>
          <w:b/>
          <w:sz w:val="24"/>
        </w:rPr>
        <w:t>2</w:t>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C13FAD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200DD">
        <w:rPr>
          <w:rFonts w:ascii="Arial" w:eastAsia="Batang" w:hAnsi="Arial"/>
          <w:b/>
          <w:lang w:eastAsia="zh-CN"/>
        </w:rPr>
        <w:t>Information</w:t>
      </w:r>
    </w:p>
    <w:p w14:paraId="747751D5" w14:textId="230D4D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9.1.4.8</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12DBE33" w:rsidR="001D6AFA" w:rsidRPr="00394D25" w:rsidRDefault="001D6AFA" w:rsidP="00E83ED4">
            <w:pPr>
              <w:spacing w:after="0"/>
              <w:rPr>
                <w:bCs/>
                <w:sz w:val="18"/>
              </w:rPr>
            </w:pPr>
          </w:p>
        </w:tc>
        <w:tc>
          <w:tcPr>
            <w:tcW w:w="1507" w:type="dxa"/>
            <w:shd w:val="clear" w:color="auto" w:fill="auto"/>
          </w:tcPr>
          <w:p w14:paraId="0FCE752B" w14:textId="6680AB05" w:rsidR="001D6AFA" w:rsidRPr="00394D25" w:rsidRDefault="001D6AFA" w:rsidP="00A12451">
            <w:pPr>
              <w:spacing w:after="0"/>
              <w:jc w:val="center"/>
              <w:rPr>
                <w:bCs/>
                <w:sz w:val="18"/>
              </w:rPr>
            </w:pPr>
          </w:p>
        </w:tc>
        <w:tc>
          <w:tcPr>
            <w:tcW w:w="1638" w:type="dxa"/>
            <w:shd w:val="clear" w:color="auto" w:fill="auto"/>
          </w:tcPr>
          <w:p w14:paraId="7E71A857" w14:textId="17D521DC" w:rsidR="001D6AFA" w:rsidRPr="00D714AB" w:rsidRDefault="001D6AFA" w:rsidP="00E83ED4">
            <w:pPr>
              <w:spacing w:after="0"/>
              <w:rPr>
                <w:bCs/>
                <w:sz w:val="18"/>
                <w:lang w:val="sv-SE"/>
              </w:rPr>
            </w:pPr>
          </w:p>
        </w:tc>
        <w:tc>
          <w:tcPr>
            <w:tcW w:w="3305" w:type="dxa"/>
            <w:shd w:val="clear" w:color="auto" w:fill="auto"/>
          </w:tcPr>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30F3E641" w:rsidR="001D6AFA" w:rsidRPr="00394D25" w:rsidRDefault="001D6AFA" w:rsidP="00E83ED4">
            <w:pPr>
              <w:spacing w:after="0"/>
              <w:rPr>
                <w:bCs/>
                <w:sz w:val="18"/>
                <w:lang w:val="en-US"/>
              </w:rPr>
            </w:pPr>
          </w:p>
        </w:tc>
        <w:tc>
          <w:tcPr>
            <w:tcW w:w="3919" w:type="dxa"/>
          </w:tcPr>
          <w:p w14:paraId="1C86ED58" w14:textId="70D4DB74" w:rsidR="001D6AFA" w:rsidRPr="00394D25" w:rsidRDefault="001D6AFA" w:rsidP="00E83ED4">
            <w:pPr>
              <w:spacing w:after="0"/>
              <w:rPr>
                <w:bCs/>
                <w:sz w:val="18"/>
                <w:lang w:val="en-US"/>
              </w:rPr>
            </w:pPr>
          </w:p>
        </w:tc>
        <w:tc>
          <w:tcPr>
            <w:tcW w:w="2021" w:type="dxa"/>
          </w:tcPr>
          <w:p w14:paraId="7F4C1551" w14:textId="0C493DCF" w:rsidR="001D6AFA" w:rsidRPr="00394D25" w:rsidRDefault="001D6AFA" w:rsidP="00E83ED4">
            <w:pPr>
              <w:spacing w:after="0"/>
              <w:rPr>
                <w:bCs/>
                <w:sz w:val="18"/>
                <w:lang w:val="en-US"/>
              </w:rPr>
            </w:pPr>
          </w:p>
        </w:tc>
        <w:tc>
          <w:tcPr>
            <w:tcW w:w="1276" w:type="dxa"/>
            <w:shd w:val="clear" w:color="auto" w:fill="auto"/>
          </w:tcPr>
          <w:p w14:paraId="24DAC827" w14:textId="04715EA9" w:rsidR="001D6AFA" w:rsidRPr="00394D25" w:rsidRDefault="001D6AFA" w:rsidP="00E83ED4">
            <w:pPr>
              <w:spacing w:after="0"/>
              <w:rPr>
                <w:bCs/>
                <w:sz w:val="18"/>
                <w:lang w:val="en-US"/>
              </w:rPr>
            </w:pPr>
          </w:p>
        </w:tc>
      </w:tr>
      <w:tr w:rsidR="00BB727C" w:rsidRPr="00394D25" w14:paraId="7A83DF94" w14:textId="77777777" w:rsidTr="004A01E8">
        <w:tc>
          <w:tcPr>
            <w:tcW w:w="627" w:type="dxa"/>
            <w:shd w:val="clear" w:color="auto" w:fill="auto"/>
          </w:tcPr>
          <w:p w14:paraId="60D5FCE3" w14:textId="21BB359E" w:rsidR="00BB727C" w:rsidRPr="00394D25" w:rsidRDefault="00BB727C" w:rsidP="00BB727C">
            <w:pPr>
              <w:spacing w:after="0"/>
              <w:rPr>
                <w:bCs/>
                <w:sz w:val="18"/>
              </w:rPr>
            </w:pPr>
          </w:p>
        </w:tc>
        <w:tc>
          <w:tcPr>
            <w:tcW w:w="1507" w:type="dxa"/>
            <w:shd w:val="clear" w:color="auto" w:fill="auto"/>
          </w:tcPr>
          <w:p w14:paraId="76D187A0" w14:textId="010B1898" w:rsidR="00BB727C" w:rsidRPr="00394D25" w:rsidRDefault="00BB727C" w:rsidP="00A12451">
            <w:pPr>
              <w:spacing w:after="0"/>
              <w:jc w:val="center"/>
              <w:rPr>
                <w:bCs/>
                <w:sz w:val="18"/>
              </w:rPr>
            </w:pPr>
          </w:p>
        </w:tc>
        <w:tc>
          <w:tcPr>
            <w:tcW w:w="1638" w:type="dxa"/>
            <w:shd w:val="clear" w:color="auto" w:fill="auto"/>
          </w:tcPr>
          <w:p w14:paraId="5F4D052D" w14:textId="537D17E9" w:rsidR="00BB727C" w:rsidRPr="00D714AB" w:rsidRDefault="00BB727C" w:rsidP="00BB727C">
            <w:pPr>
              <w:spacing w:after="0"/>
              <w:rPr>
                <w:bCs/>
                <w:sz w:val="18"/>
                <w:lang w:val="sv-SE"/>
              </w:rPr>
            </w:pPr>
          </w:p>
        </w:tc>
        <w:tc>
          <w:tcPr>
            <w:tcW w:w="3305" w:type="dxa"/>
            <w:shd w:val="clear" w:color="auto" w:fill="auto"/>
          </w:tcPr>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F720029" w:rsidR="00BB727C" w:rsidRPr="00394D25" w:rsidRDefault="00BB727C" w:rsidP="00BB727C">
            <w:pPr>
              <w:spacing w:after="0"/>
              <w:rPr>
                <w:bCs/>
                <w:sz w:val="18"/>
                <w:lang w:val="en-US"/>
              </w:rPr>
            </w:pPr>
          </w:p>
        </w:tc>
        <w:tc>
          <w:tcPr>
            <w:tcW w:w="3919" w:type="dxa"/>
          </w:tcPr>
          <w:p w14:paraId="107FE554" w14:textId="4ADC45E3" w:rsidR="00BB727C" w:rsidRPr="00394D25" w:rsidRDefault="00BB727C" w:rsidP="00BB727C">
            <w:pPr>
              <w:spacing w:after="0"/>
              <w:rPr>
                <w:bCs/>
                <w:sz w:val="18"/>
                <w:lang w:val="en-US"/>
              </w:rPr>
            </w:pPr>
          </w:p>
        </w:tc>
        <w:tc>
          <w:tcPr>
            <w:tcW w:w="2021" w:type="dxa"/>
          </w:tcPr>
          <w:p w14:paraId="158D900D" w14:textId="61C12CB0" w:rsidR="00BB727C" w:rsidRPr="00394D25" w:rsidRDefault="00BB727C" w:rsidP="00BB727C">
            <w:pPr>
              <w:spacing w:after="0"/>
              <w:rPr>
                <w:bCs/>
                <w:sz w:val="18"/>
                <w:lang w:val="en-US"/>
              </w:rPr>
            </w:pPr>
          </w:p>
        </w:tc>
        <w:tc>
          <w:tcPr>
            <w:tcW w:w="1276" w:type="dxa"/>
            <w:shd w:val="clear" w:color="auto" w:fill="auto"/>
          </w:tcPr>
          <w:p w14:paraId="72DBEF9A" w14:textId="02E68D23" w:rsidR="00BB727C" w:rsidRPr="00394D25" w:rsidRDefault="00BB727C" w:rsidP="00BB727C">
            <w:pPr>
              <w:spacing w:after="0"/>
              <w:rPr>
                <w:bCs/>
                <w:sz w:val="18"/>
                <w:lang w:val="en-US"/>
              </w:rPr>
            </w:pPr>
          </w:p>
        </w:tc>
      </w:tr>
      <w:tr w:rsidR="00A31335" w:rsidRPr="00394D25" w14:paraId="22888C8E" w14:textId="77777777" w:rsidTr="004A01E8">
        <w:tc>
          <w:tcPr>
            <w:tcW w:w="627" w:type="dxa"/>
            <w:shd w:val="clear" w:color="auto" w:fill="auto"/>
          </w:tcPr>
          <w:p w14:paraId="30251BB1" w14:textId="06E2C80B" w:rsidR="00A31335" w:rsidRPr="00394D25" w:rsidRDefault="00A31335" w:rsidP="00A31335">
            <w:pPr>
              <w:spacing w:after="0"/>
              <w:rPr>
                <w:bCs/>
                <w:sz w:val="18"/>
              </w:rPr>
            </w:pPr>
          </w:p>
        </w:tc>
        <w:tc>
          <w:tcPr>
            <w:tcW w:w="1507" w:type="dxa"/>
            <w:shd w:val="clear" w:color="auto" w:fill="auto"/>
          </w:tcPr>
          <w:p w14:paraId="231C7E84" w14:textId="5F818546" w:rsidR="00A31335" w:rsidRPr="00394D25" w:rsidRDefault="00A31335" w:rsidP="00A12451">
            <w:pPr>
              <w:spacing w:after="0"/>
              <w:jc w:val="center"/>
              <w:rPr>
                <w:bCs/>
                <w:sz w:val="18"/>
              </w:rPr>
            </w:pPr>
          </w:p>
        </w:tc>
        <w:tc>
          <w:tcPr>
            <w:tcW w:w="1638" w:type="dxa"/>
            <w:shd w:val="clear" w:color="auto" w:fill="auto"/>
          </w:tcPr>
          <w:p w14:paraId="172E60C0" w14:textId="785E94DB" w:rsidR="00A31335" w:rsidRPr="00394D25" w:rsidRDefault="00A31335" w:rsidP="00A31335">
            <w:pPr>
              <w:spacing w:after="0"/>
              <w:rPr>
                <w:bCs/>
                <w:sz w:val="18"/>
              </w:rPr>
            </w:pPr>
          </w:p>
        </w:tc>
        <w:tc>
          <w:tcPr>
            <w:tcW w:w="3305" w:type="dxa"/>
            <w:shd w:val="clear" w:color="auto" w:fill="auto"/>
          </w:tcPr>
          <w:p w14:paraId="69427493" w14:textId="79B6E43B" w:rsidR="00A31335" w:rsidRPr="00394D25" w:rsidRDefault="00A31335" w:rsidP="00A31335">
            <w:pPr>
              <w:spacing w:after="0"/>
              <w:rPr>
                <w:bCs/>
                <w:sz w:val="18"/>
              </w:rPr>
            </w:pPr>
          </w:p>
        </w:tc>
        <w:tc>
          <w:tcPr>
            <w:tcW w:w="2017" w:type="dxa"/>
            <w:shd w:val="clear" w:color="auto" w:fill="auto"/>
          </w:tcPr>
          <w:p w14:paraId="357F088A" w14:textId="7C879D9F" w:rsidR="00A31335" w:rsidRPr="00394D25" w:rsidRDefault="00A31335" w:rsidP="00A31335">
            <w:pPr>
              <w:spacing w:after="0"/>
              <w:rPr>
                <w:bCs/>
                <w:sz w:val="18"/>
                <w:lang w:val="en-US"/>
              </w:rPr>
            </w:pPr>
          </w:p>
        </w:tc>
        <w:tc>
          <w:tcPr>
            <w:tcW w:w="3919" w:type="dxa"/>
          </w:tcPr>
          <w:p w14:paraId="65776781" w14:textId="617FBD22" w:rsidR="00A31335" w:rsidRPr="00394D25" w:rsidRDefault="00A31335" w:rsidP="00A31335">
            <w:pPr>
              <w:spacing w:after="0"/>
              <w:rPr>
                <w:bCs/>
                <w:sz w:val="18"/>
                <w:lang w:val="en-US"/>
              </w:rPr>
            </w:pPr>
          </w:p>
        </w:tc>
        <w:tc>
          <w:tcPr>
            <w:tcW w:w="2021" w:type="dxa"/>
          </w:tcPr>
          <w:p w14:paraId="30CAA3BE" w14:textId="1FC4F1DF" w:rsidR="00A31335" w:rsidRPr="00394D25" w:rsidRDefault="00A31335" w:rsidP="00A31335">
            <w:pPr>
              <w:spacing w:after="0"/>
              <w:rPr>
                <w:bCs/>
                <w:sz w:val="18"/>
                <w:lang w:val="en-US"/>
              </w:rPr>
            </w:pPr>
          </w:p>
        </w:tc>
        <w:tc>
          <w:tcPr>
            <w:tcW w:w="1276" w:type="dxa"/>
            <w:shd w:val="clear" w:color="auto" w:fill="auto"/>
          </w:tcPr>
          <w:p w14:paraId="68F88EBB" w14:textId="2604C34C" w:rsidR="00A31335" w:rsidRPr="00394D25" w:rsidRDefault="00A31335" w:rsidP="00A31335">
            <w:pPr>
              <w:spacing w:after="0"/>
              <w:rPr>
                <w:bCs/>
                <w:sz w:val="18"/>
                <w:lang w:val="en-US"/>
              </w:rPr>
            </w:pPr>
          </w:p>
        </w:tc>
      </w:tr>
      <w:tr w:rsidR="00A31335" w:rsidRPr="00394D25" w14:paraId="5DFFE9E9" w14:textId="77777777" w:rsidTr="004A01E8">
        <w:tc>
          <w:tcPr>
            <w:tcW w:w="627" w:type="dxa"/>
            <w:shd w:val="clear" w:color="auto" w:fill="auto"/>
          </w:tcPr>
          <w:p w14:paraId="6B84D749" w14:textId="38BC7A0B" w:rsidR="00A31335" w:rsidRPr="00394D25" w:rsidRDefault="00A31335" w:rsidP="00A31335">
            <w:pPr>
              <w:spacing w:after="0"/>
              <w:rPr>
                <w:bCs/>
                <w:sz w:val="18"/>
              </w:rPr>
            </w:pPr>
          </w:p>
        </w:tc>
        <w:tc>
          <w:tcPr>
            <w:tcW w:w="1507" w:type="dxa"/>
            <w:shd w:val="clear" w:color="auto" w:fill="auto"/>
          </w:tcPr>
          <w:p w14:paraId="63AB762E" w14:textId="4C321780" w:rsidR="00A31335" w:rsidRPr="00394D25" w:rsidRDefault="00A31335" w:rsidP="00A12451">
            <w:pPr>
              <w:spacing w:after="0"/>
              <w:jc w:val="center"/>
              <w:rPr>
                <w:bCs/>
                <w:sz w:val="18"/>
              </w:rPr>
            </w:pPr>
          </w:p>
        </w:tc>
        <w:tc>
          <w:tcPr>
            <w:tcW w:w="1638" w:type="dxa"/>
            <w:shd w:val="clear" w:color="auto" w:fill="auto"/>
          </w:tcPr>
          <w:p w14:paraId="43E1BF64" w14:textId="42E7A858" w:rsidR="00A31335" w:rsidRPr="00394D25" w:rsidRDefault="00A31335" w:rsidP="00A31335">
            <w:pPr>
              <w:rPr>
                <w:sz w:val="18"/>
                <w:lang w:val="de-CH" w:eastAsia="zh-CN"/>
              </w:rPr>
            </w:pPr>
          </w:p>
        </w:tc>
        <w:tc>
          <w:tcPr>
            <w:tcW w:w="3305" w:type="dxa"/>
            <w:shd w:val="clear" w:color="auto" w:fill="auto"/>
          </w:tcPr>
          <w:p w14:paraId="467842C2" w14:textId="7E093949" w:rsidR="00A31335" w:rsidRPr="00394D25" w:rsidRDefault="00A31335" w:rsidP="00A31335">
            <w:pPr>
              <w:spacing w:after="0"/>
              <w:rPr>
                <w:sz w:val="18"/>
                <w:lang w:val="de-CH" w:eastAsia="zh-CN"/>
              </w:rPr>
            </w:pPr>
          </w:p>
        </w:tc>
        <w:tc>
          <w:tcPr>
            <w:tcW w:w="2017" w:type="dxa"/>
            <w:shd w:val="clear" w:color="auto" w:fill="auto"/>
          </w:tcPr>
          <w:p w14:paraId="0EA5E7BE" w14:textId="0E98267D" w:rsidR="00A31335" w:rsidRPr="00394D25" w:rsidRDefault="00A31335" w:rsidP="00A31335">
            <w:pPr>
              <w:spacing w:after="0"/>
              <w:rPr>
                <w:bCs/>
                <w:sz w:val="18"/>
                <w:lang w:val="en-US"/>
              </w:rPr>
            </w:pPr>
          </w:p>
        </w:tc>
        <w:tc>
          <w:tcPr>
            <w:tcW w:w="3919" w:type="dxa"/>
          </w:tcPr>
          <w:p w14:paraId="0DB820A5" w14:textId="6F5442EB" w:rsidR="00A31335" w:rsidRPr="00394D25" w:rsidRDefault="00A31335" w:rsidP="00A31335">
            <w:pPr>
              <w:spacing w:after="0"/>
              <w:rPr>
                <w:bCs/>
                <w:sz w:val="18"/>
                <w:lang w:val="en-US"/>
              </w:rPr>
            </w:pPr>
          </w:p>
        </w:tc>
        <w:tc>
          <w:tcPr>
            <w:tcW w:w="2021" w:type="dxa"/>
          </w:tcPr>
          <w:p w14:paraId="6BC90B64" w14:textId="1D1FFDB1" w:rsidR="00A31335" w:rsidRPr="00394D25" w:rsidRDefault="00A31335" w:rsidP="00A31335">
            <w:pPr>
              <w:spacing w:after="0"/>
              <w:rPr>
                <w:bCs/>
                <w:sz w:val="18"/>
                <w:lang w:val="en-US"/>
              </w:rPr>
            </w:pPr>
          </w:p>
        </w:tc>
        <w:tc>
          <w:tcPr>
            <w:tcW w:w="1276" w:type="dxa"/>
            <w:shd w:val="clear" w:color="auto" w:fill="auto"/>
          </w:tcPr>
          <w:p w14:paraId="1AC6F70A" w14:textId="4520F9E7" w:rsidR="00A31335" w:rsidRPr="00394D25" w:rsidRDefault="00A31335" w:rsidP="00A31335">
            <w:pPr>
              <w:spacing w:after="0"/>
              <w:rPr>
                <w:bCs/>
                <w:sz w:val="18"/>
                <w:lang w:val="en-US"/>
              </w:rPr>
            </w:pPr>
          </w:p>
        </w:tc>
      </w:tr>
      <w:tr w:rsidR="00B57D59" w:rsidRPr="00394D25" w14:paraId="7A03F349" w14:textId="77777777" w:rsidTr="004A01E8">
        <w:tc>
          <w:tcPr>
            <w:tcW w:w="627" w:type="dxa"/>
            <w:shd w:val="clear" w:color="auto" w:fill="auto"/>
          </w:tcPr>
          <w:p w14:paraId="3DBD8116" w14:textId="7F224349" w:rsidR="00B57D59" w:rsidRDefault="00B57D59" w:rsidP="00B57D59">
            <w:pPr>
              <w:spacing w:after="0"/>
              <w:rPr>
                <w:bCs/>
                <w:sz w:val="18"/>
              </w:rPr>
            </w:pPr>
          </w:p>
        </w:tc>
        <w:tc>
          <w:tcPr>
            <w:tcW w:w="1507" w:type="dxa"/>
            <w:shd w:val="clear" w:color="auto" w:fill="auto"/>
          </w:tcPr>
          <w:p w14:paraId="769536CA" w14:textId="72A6AC05" w:rsidR="00B57D59" w:rsidRDefault="00B57D59" w:rsidP="00B57D59">
            <w:pPr>
              <w:spacing w:after="0"/>
              <w:jc w:val="center"/>
              <w:rPr>
                <w:sz w:val="18"/>
                <w:szCs w:val="18"/>
              </w:rPr>
            </w:pPr>
          </w:p>
        </w:tc>
        <w:tc>
          <w:tcPr>
            <w:tcW w:w="1638" w:type="dxa"/>
            <w:shd w:val="clear" w:color="auto" w:fill="auto"/>
          </w:tcPr>
          <w:p w14:paraId="5563DAE4" w14:textId="64B79A48" w:rsidR="00B57D59" w:rsidRDefault="00B57D59" w:rsidP="00B57D59">
            <w:pPr>
              <w:rPr>
                <w:sz w:val="18"/>
                <w:szCs w:val="18"/>
              </w:rPr>
            </w:pPr>
          </w:p>
        </w:tc>
        <w:tc>
          <w:tcPr>
            <w:tcW w:w="3305" w:type="dxa"/>
            <w:shd w:val="clear" w:color="auto" w:fill="auto"/>
          </w:tcPr>
          <w:p w14:paraId="72D1523D" w14:textId="09E3015A" w:rsidR="00B57D59" w:rsidRDefault="00B57D59" w:rsidP="00B57D59">
            <w:pPr>
              <w:spacing w:after="0"/>
            </w:pPr>
          </w:p>
        </w:tc>
        <w:tc>
          <w:tcPr>
            <w:tcW w:w="2017" w:type="dxa"/>
            <w:shd w:val="clear" w:color="auto" w:fill="auto"/>
          </w:tcPr>
          <w:p w14:paraId="634CE033" w14:textId="54D85288" w:rsidR="00B57D59" w:rsidRPr="00A12451" w:rsidRDefault="00B57D59" w:rsidP="00B57D59">
            <w:pPr>
              <w:spacing w:after="0"/>
              <w:rPr>
                <w:bCs/>
                <w:sz w:val="18"/>
                <w:lang w:val="en-US"/>
              </w:rPr>
            </w:pPr>
          </w:p>
        </w:tc>
        <w:tc>
          <w:tcPr>
            <w:tcW w:w="3919" w:type="dxa"/>
          </w:tcPr>
          <w:p w14:paraId="1741F00D" w14:textId="7B7F11BC" w:rsidR="00B57D59" w:rsidRPr="00A12451" w:rsidRDefault="00B57D59" w:rsidP="00B57D59">
            <w:pPr>
              <w:spacing w:after="0"/>
              <w:rPr>
                <w:bCs/>
                <w:sz w:val="18"/>
                <w:lang w:val="en-US"/>
              </w:rPr>
            </w:pPr>
          </w:p>
        </w:tc>
        <w:tc>
          <w:tcPr>
            <w:tcW w:w="2021" w:type="dxa"/>
          </w:tcPr>
          <w:p w14:paraId="57A2EF4C" w14:textId="4D561C0E" w:rsidR="00B57D59" w:rsidRPr="00A12451" w:rsidRDefault="00B57D59" w:rsidP="00B57D59">
            <w:pPr>
              <w:spacing w:after="0"/>
              <w:rPr>
                <w:bCs/>
                <w:sz w:val="18"/>
                <w:lang w:val="en-US"/>
              </w:rPr>
            </w:pPr>
          </w:p>
        </w:tc>
        <w:tc>
          <w:tcPr>
            <w:tcW w:w="1276" w:type="dxa"/>
            <w:shd w:val="clear" w:color="auto" w:fill="auto"/>
          </w:tcPr>
          <w:p w14:paraId="20C328E1" w14:textId="31A2CB18" w:rsidR="00B57D59" w:rsidRDefault="00B57D59" w:rsidP="00B57D59">
            <w:pPr>
              <w:spacing w:after="0"/>
              <w:rPr>
                <w:bCs/>
                <w:sz w:val="18"/>
                <w:lang w:val="en-US"/>
              </w:rPr>
            </w:pPr>
          </w:p>
        </w:tc>
      </w:tr>
      <w:tr w:rsidR="00B57D59" w:rsidRPr="00394D25" w14:paraId="7DE453FA" w14:textId="77777777" w:rsidTr="004A01E8">
        <w:tc>
          <w:tcPr>
            <w:tcW w:w="627" w:type="dxa"/>
            <w:shd w:val="clear" w:color="auto" w:fill="auto"/>
          </w:tcPr>
          <w:p w14:paraId="04993687" w14:textId="743B8E1C" w:rsidR="00B57D59" w:rsidRDefault="00B57D59" w:rsidP="00B57D59">
            <w:pPr>
              <w:spacing w:after="0"/>
              <w:rPr>
                <w:bCs/>
                <w:sz w:val="18"/>
              </w:rPr>
            </w:pPr>
          </w:p>
        </w:tc>
        <w:tc>
          <w:tcPr>
            <w:tcW w:w="1507" w:type="dxa"/>
            <w:shd w:val="clear" w:color="auto" w:fill="auto"/>
          </w:tcPr>
          <w:p w14:paraId="5BE823BF" w14:textId="611B6D43" w:rsidR="00B57D59" w:rsidRDefault="00B57D59" w:rsidP="00B57D59">
            <w:pPr>
              <w:spacing w:after="0"/>
              <w:jc w:val="center"/>
              <w:rPr>
                <w:sz w:val="18"/>
                <w:szCs w:val="18"/>
              </w:rPr>
            </w:pPr>
          </w:p>
        </w:tc>
        <w:tc>
          <w:tcPr>
            <w:tcW w:w="1638" w:type="dxa"/>
            <w:shd w:val="clear" w:color="auto" w:fill="auto"/>
          </w:tcPr>
          <w:p w14:paraId="73B040DB" w14:textId="3B059B16" w:rsidR="00B57D59" w:rsidRDefault="00B57D59" w:rsidP="00B57D59">
            <w:pPr>
              <w:rPr>
                <w:sz w:val="18"/>
                <w:szCs w:val="18"/>
              </w:rPr>
            </w:pPr>
          </w:p>
        </w:tc>
        <w:tc>
          <w:tcPr>
            <w:tcW w:w="3305" w:type="dxa"/>
            <w:shd w:val="clear" w:color="auto" w:fill="auto"/>
          </w:tcPr>
          <w:p w14:paraId="4BB51608" w14:textId="3692DBC3" w:rsidR="00B57D59" w:rsidRDefault="00B57D59" w:rsidP="00B57D59">
            <w:pPr>
              <w:spacing w:after="0"/>
            </w:pPr>
          </w:p>
        </w:tc>
        <w:tc>
          <w:tcPr>
            <w:tcW w:w="2017" w:type="dxa"/>
            <w:shd w:val="clear" w:color="auto" w:fill="auto"/>
          </w:tcPr>
          <w:p w14:paraId="7D1B1023" w14:textId="1DC55677" w:rsidR="00B57D59" w:rsidRPr="00A12451" w:rsidRDefault="00B57D59" w:rsidP="00B57D59">
            <w:pPr>
              <w:spacing w:after="0"/>
              <w:rPr>
                <w:bCs/>
                <w:sz w:val="18"/>
                <w:lang w:val="en-US"/>
              </w:rPr>
            </w:pPr>
          </w:p>
        </w:tc>
        <w:tc>
          <w:tcPr>
            <w:tcW w:w="3919" w:type="dxa"/>
          </w:tcPr>
          <w:p w14:paraId="124709C0" w14:textId="04C8933E" w:rsidR="00B57D59" w:rsidRPr="00A12451" w:rsidRDefault="00B57D59" w:rsidP="00B57D59">
            <w:pPr>
              <w:spacing w:after="0"/>
              <w:rPr>
                <w:bCs/>
                <w:sz w:val="18"/>
                <w:lang w:val="en-US"/>
              </w:rPr>
            </w:pPr>
          </w:p>
        </w:tc>
        <w:tc>
          <w:tcPr>
            <w:tcW w:w="2021" w:type="dxa"/>
          </w:tcPr>
          <w:p w14:paraId="4A4DC81E" w14:textId="176E7D46" w:rsidR="00B57D59" w:rsidRPr="00A12451" w:rsidRDefault="00B57D59" w:rsidP="00B57D59">
            <w:pPr>
              <w:spacing w:after="0"/>
              <w:rPr>
                <w:bCs/>
                <w:sz w:val="18"/>
                <w:lang w:val="en-US"/>
              </w:rPr>
            </w:pPr>
          </w:p>
        </w:tc>
        <w:tc>
          <w:tcPr>
            <w:tcW w:w="1276" w:type="dxa"/>
            <w:shd w:val="clear" w:color="auto" w:fill="auto"/>
          </w:tcPr>
          <w:p w14:paraId="2502F7AC" w14:textId="607C30F1" w:rsidR="00B57D59" w:rsidRDefault="00B57D59" w:rsidP="00B57D59">
            <w:pPr>
              <w:spacing w:after="0"/>
              <w:rPr>
                <w:bCs/>
                <w:sz w:val="18"/>
                <w:lang w:val="en-US"/>
              </w:rPr>
            </w:pPr>
          </w:p>
        </w:tc>
      </w:tr>
      <w:tr w:rsidR="00B57D59" w:rsidRPr="00394D25" w14:paraId="42D871BC" w14:textId="77777777" w:rsidTr="004A01E8">
        <w:tc>
          <w:tcPr>
            <w:tcW w:w="627" w:type="dxa"/>
            <w:shd w:val="clear" w:color="auto" w:fill="auto"/>
          </w:tcPr>
          <w:p w14:paraId="3B769D80" w14:textId="77494CCC" w:rsidR="00B57D59" w:rsidRDefault="00B57D59" w:rsidP="00B57D59">
            <w:pPr>
              <w:spacing w:after="0"/>
              <w:rPr>
                <w:bCs/>
                <w:sz w:val="18"/>
              </w:rPr>
            </w:pPr>
          </w:p>
        </w:tc>
        <w:tc>
          <w:tcPr>
            <w:tcW w:w="1507" w:type="dxa"/>
            <w:shd w:val="clear" w:color="auto" w:fill="auto"/>
          </w:tcPr>
          <w:p w14:paraId="1ACED04D" w14:textId="348F44A5" w:rsidR="00B57D59" w:rsidRDefault="00B57D59" w:rsidP="00B57D59">
            <w:pPr>
              <w:spacing w:after="0"/>
              <w:jc w:val="center"/>
              <w:rPr>
                <w:sz w:val="18"/>
                <w:szCs w:val="18"/>
              </w:rPr>
            </w:pPr>
          </w:p>
        </w:tc>
        <w:tc>
          <w:tcPr>
            <w:tcW w:w="1638" w:type="dxa"/>
            <w:shd w:val="clear" w:color="auto" w:fill="auto"/>
          </w:tcPr>
          <w:p w14:paraId="0B19D804" w14:textId="55E7B172" w:rsidR="00B57D59" w:rsidRDefault="00B57D59" w:rsidP="00B57D59">
            <w:pPr>
              <w:rPr>
                <w:sz w:val="18"/>
                <w:szCs w:val="18"/>
              </w:rPr>
            </w:pPr>
          </w:p>
        </w:tc>
        <w:tc>
          <w:tcPr>
            <w:tcW w:w="3305" w:type="dxa"/>
            <w:shd w:val="clear" w:color="auto" w:fill="auto"/>
          </w:tcPr>
          <w:p w14:paraId="5E5A15C0" w14:textId="77777777" w:rsidR="00B57D59" w:rsidRDefault="00B57D59" w:rsidP="00B57D59">
            <w:pPr>
              <w:spacing w:after="0"/>
            </w:pPr>
          </w:p>
        </w:tc>
        <w:tc>
          <w:tcPr>
            <w:tcW w:w="2017" w:type="dxa"/>
            <w:shd w:val="clear" w:color="auto" w:fill="auto"/>
          </w:tcPr>
          <w:p w14:paraId="41014396" w14:textId="5B0124A5" w:rsidR="00B57D59" w:rsidRPr="00A12451" w:rsidRDefault="00B57D59" w:rsidP="00B57D59">
            <w:pPr>
              <w:spacing w:after="0"/>
              <w:rPr>
                <w:bCs/>
                <w:sz w:val="18"/>
                <w:lang w:val="en-US"/>
              </w:rPr>
            </w:pPr>
          </w:p>
        </w:tc>
        <w:tc>
          <w:tcPr>
            <w:tcW w:w="3919" w:type="dxa"/>
          </w:tcPr>
          <w:p w14:paraId="688AAD5A" w14:textId="536B6B53" w:rsidR="00B57D59" w:rsidRPr="00A12451" w:rsidRDefault="00B57D59" w:rsidP="00B57D59">
            <w:pPr>
              <w:spacing w:after="0"/>
              <w:rPr>
                <w:bCs/>
                <w:sz w:val="18"/>
                <w:lang w:val="en-US"/>
              </w:rPr>
            </w:pPr>
          </w:p>
        </w:tc>
        <w:tc>
          <w:tcPr>
            <w:tcW w:w="2021" w:type="dxa"/>
          </w:tcPr>
          <w:p w14:paraId="2B294A0F" w14:textId="29704748" w:rsidR="00B57D59" w:rsidRPr="00A12451" w:rsidRDefault="00B57D59" w:rsidP="00B57D59">
            <w:pPr>
              <w:spacing w:after="0"/>
              <w:rPr>
                <w:bCs/>
                <w:sz w:val="18"/>
                <w:lang w:val="en-US"/>
              </w:rPr>
            </w:pPr>
          </w:p>
        </w:tc>
        <w:tc>
          <w:tcPr>
            <w:tcW w:w="1276" w:type="dxa"/>
            <w:shd w:val="clear" w:color="auto" w:fill="auto"/>
          </w:tcPr>
          <w:p w14:paraId="6A0AFEA8" w14:textId="2BC7C228" w:rsidR="00B57D59" w:rsidRDefault="00B57D59" w:rsidP="00B57D59">
            <w:pPr>
              <w:spacing w:after="0"/>
              <w:rPr>
                <w:bCs/>
                <w:sz w:val="18"/>
                <w:lang w:val="en-US"/>
              </w:rPr>
            </w:pPr>
          </w:p>
        </w:tc>
      </w:tr>
      <w:tr w:rsidR="00D26380" w:rsidRPr="00394D25" w14:paraId="45A23F8A" w14:textId="77777777" w:rsidTr="004A01E8">
        <w:tc>
          <w:tcPr>
            <w:tcW w:w="627" w:type="dxa"/>
            <w:shd w:val="clear" w:color="auto" w:fill="auto"/>
          </w:tcPr>
          <w:p w14:paraId="0490190F" w14:textId="4F9E8DD0" w:rsidR="00D26380" w:rsidRPr="00B735A5" w:rsidRDefault="00D26380" w:rsidP="00B57D59">
            <w:pPr>
              <w:spacing w:after="0"/>
              <w:rPr>
                <w:sz w:val="18"/>
                <w:szCs w:val="18"/>
              </w:rPr>
            </w:pPr>
          </w:p>
        </w:tc>
        <w:tc>
          <w:tcPr>
            <w:tcW w:w="1507" w:type="dxa"/>
            <w:shd w:val="clear" w:color="auto" w:fill="auto"/>
          </w:tcPr>
          <w:p w14:paraId="271E0D2C" w14:textId="199A4D92" w:rsidR="00D26380" w:rsidRDefault="00D26380" w:rsidP="00B57D59">
            <w:pPr>
              <w:spacing w:after="0"/>
              <w:jc w:val="center"/>
              <w:rPr>
                <w:sz w:val="18"/>
                <w:szCs w:val="18"/>
              </w:rPr>
            </w:pPr>
          </w:p>
        </w:tc>
        <w:tc>
          <w:tcPr>
            <w:tcW w:w="1638" w:type="dxa"/>
            <w:shd w:val="clear" w:color="auto" w:fill="auto"/>
          </w:tcPr>
          <w:p w14:paraId="46EC17B7" w14:textId="4444AC7F" w:rsidR="00D26380" w:rsidRDefault="00D26380" w:rsidP="00B57D59">
            <w:pPr>
              <w:rPr>
                <w:sz w:val="18"/>
                <w:szCs w:val="18"/>
              </w:rPr>
            </w:pPr>
          </w:p>
        </w:tc>
        <w:tc>
          <w:tcPr>
            <w:tcW w:w="3305" w:type="dxa"/>
            <w:shd w:val="clear" w:color="auto" w:fill="auto"/>
          </w:tcPr>
          <w:p w14:paraId="6A56B34D" w14:textId="24EA1C19" w:rsidR="00D26380" w:rsidRPr="00D26380" w:rsidRDefault="00D26380" w:rsidP="00D26380">
            <w:pPr>
              <w:rPr>
                <w:lang w:val="sv-SE" w:eastAsia="en-US"/>
              </w:rPr>
            </w:pPr>
          </w:p>
        </w:tc>
        <w:tc>
          <w:tcPr>
            <w:tcW w:w="2017" w:type="dxa"/>
            <w:shd w:val="clear" w:color="auto" w:fill="auto"/>
          </w:tcPr>
          <w:p w14:paraId="1B29796D" w14:textId="46682898" w:rsidR="00D26380" w:rsidRDefault="00D26380" w:rsidP="00B57D59">
            <w:pPr>
              <w:spacing w:after="0"/>
              <w:rPr>
                <w:sz w:val="18"/>
                <w:szCs w:val="18"/>
              </w:rPr>
            </w:pPr>
          </w:p>
        </w:tc>
        <w:tc>
          <w:tcPr>
            <w:tcW w:w="3919" w:type="dxa"/>
          </w:tcPr>
          <w:p w14:paraId="21240605" w14:textId="5183BFF6" w:rsidR="00D26380" w:rsidRDefault="00D26380" w:rsidP="00B57D59">
            <w:pPr>
              <w:spacing w:after="0"/>
              <w:rPr>
                <w:sz w:val="18"/>
                <w:szCs w:val="18"/>
              </w:rPr>
            </w:pPr>
          </w:p>
        </w:tc>
        <w:tc>
          <w:tcPr>
            <w:tcW w:w="2021" w:type="dxa"/>
          </w:tcPr>
          <w:p w14:paraId="7E07A2DD" w14:textId="6B0247A7" w:rsidR="00D26380" w:rsidRDefault="00D26380" w:rsidP="00B57D59">
            <w:pPr>
              <w:spacing w:after="0"/>
              <w:rPr>
                <w:sz w:val="18"/>
                <w:szCs w:val="18"/>
              </w:rPr>
            </w:pPr>
          </w:p>
        </w:tc>
        <w:tc>
          <w:tcPr>
            <w:tcW w:w="1276" w:type="dxa"/>
            <w:shd w:val="clear" w:color="auto" w:fill="auto"/>
          </w:tcPr>
          <w:p w14:paraId="05FFE935" w14:textId="52142CAA" w:rsidR="00D26380" w:rsidRDefault="00D26380" w:rsidP="00B57D59">
            <w:pPr>
              <w:spacing w:after="0"/>
              <w:rPr>
                <w:bCs/>
                <w:sz w:val="18"/>
                <w:lang w:val="en-US"/>
              </w:rPr>
            </w:pPr>
          </w:p>
        </w:tc>
      </w:tr>
      <w:tr w:rsidR="004A01E8" w:rsidRPr="00394D25" w14:paraId="149C6976" w14:textId="77777777" w:rsidTr="004A01E8">
        <w:tc>
          <w:tcPr>
            <w:tcW w:w="627" w:type="dxa"/>
            <w:shd w:val="clear" w:color="auto" w:fill="auto"/>
          </w:tcPr>
          <w:p w14:paraId="7C6C6E31" w14:textId="67311AC0" w:rsidR="004A01E8" w:rsidRPr="00B735A5" w:rsidRDefault="004A01E8" w:rsidP="00B57D59">
            <w:pPr>
              <w:spacing w:after="0"/>
              <w:rPr>
                <w:sz w:val="18"/>
                <w:szCs w:val="18"/>
              </w:rPr>
            </w:pPr>
          </w:p>
        </w:tc>
        <w:tc>
          <w:tcPr>
            <w:tcW w:w="1507" w:type="dxa"/>
            <w:shd w:val="clear" w:color="auto" w:fill="auto"/>
          </w:tcPr>
          <w:p w14:paraId="448928C0" w14:textId="5862F3D5" w:rsidR="004A01E8" w:rsidRPr="00B735A5" w:rsidRDefault="004A01E8" w:rsidP="00E90A34">
            <w:pPr>
              <w:tabs>
                <w:tab w:val="left" w:pos="190"/>
              </w:tabs>
              <w:spacing w:after="0"/>
              <w:rPr>
                <w:sz w:val="18"/>
                <w:szCs w:val="18"/>
              </w:rPr>
            </w:pPr>
          </w:p>
        </w:tc>
        <w:tc>
          <w:tcPr>
            <w:tcW w:w="1638" w:type="dxa"/>
            <w:shd w:val="clear" w:color="auto" w:fill="auto"/>
          </w:tcPr>
          <w:p w14:paraId="5CED330D" w14:textId="58B950F0" w:rsidR="004A01E8" w:rsidRPr="00B735A5" w:rsidRDefault="004A01E8" w:rsidP="00B57D59">
            <w:pPr>
              <w:rPr>
                <w:sz w:val="18"/>
                <w:szCs w:val="18"/>
              </w:rPr>
            </w:pPr>
          </w:p>
        </w:tc>
        <w:tc>
          <w:tcPr>
            <w:tcW w:w="3305" w:type="dxa"/>
            <w:shd w:val="clear" w:color="auto" w:fill="auto"/>
          </w:tcPr>
          <w:p w14:paraId="470166B4" w14:textId="77777777" w:rsidR="004A01E8" w:rsidRDefault="004A01E8" w:rsidP="00D26380">
            <w:pPr>
              <w:rPr>
                <w:lang w:val="en-US"/>
              </w:rPr>
            </w:pPr>
          </w:p>
        </w:tc>
        <w:tc>
          <w:tcPr>
            <w:tcW w:w="2017" w:type="dxa"/>
            <w:shd w:val="clear" w:color="auto" w:fill="auto"/>
          </w:tcPr>
          <w:p w14:paraId="1BCDE893" w14:textId="23D25FFE" w:rsidR="004A01E8" w:rsidRPr="00B735A5" w:rsidRDefault="004A01E8" w:rsidP="00B57D59">
            <w:pPr>
              <w:spacing w:after="0"/>
              <w:rPr>
                <w:sz w:val="18"/>
                <w:szCs w:val="18"/>
              </w:rPr>
            </w:pPr>
          </w:p>
        </w:tc>
        <w:tc>
          <w:tcPr>
            <w:tcW w:w="3919" w:type="dxa"/>
          </w:tcPr>
          <w:p w14:paraId="4560196E" w14:textId="4A61C514" w:rsidR="004A01E8" w:rsidRPr="00B735A5" w:rsidRDefault="004A01E8" w:rsidP="0011433B">
            <w:pPr>
              <w:rPr>
                <w:sz w:val="18"/>
                <w:szCs w:val="18"/>
              </w:rPr>
            </w:pPr>
          </w:p>
        </w:tc>
        <w:tc>
          <w:tcPr>
            <w:tcW w:w="2021" w:type="dxa"/>
          </w:tcPr>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10B3521C" w:rsidR="004A01E8" w:rsidRDefault="004A01E8" w:rsidP="00B57D59">
            <w:pPr>
              <w:spacing w:after="0"/>
              <w:rPr>
                <w:bCs/>
                <w:sz w:val="18"/>
                <w:lang w:val="en-US"/>
              </w:rPr>
            </w:pPr>
          </w:p>
        </w:tc>
      </w:tr>
      <w:tr w:rsidR="004A01E8" w:rsidRPr="00394D25" w14:paraId="5D94CED3" w14:textId="77777777" w:rsidTr="004A01E8">
        <w:tc>
          <w:tcPr>
            <w:tcW w:w="627" w:type="dxa"/>
            <w:shd w:val="clear" w:color="auto" w:fill="auto"/>
          </w:tcPr>
          <w:p w14:paraId="4F868625" w14:textId="699C8114" w:rsidR="004A01E8" w:rsidRPr="00B735A5" w:rsidRDefault="004A01E8" w:rsidP="004A01E8">
            <w:pPr>
              <w:spacing w:after="0"/>
              <w:rPr>
                <w:sz w:val="18"/>
                <w:szCs w:val="18"/>
              </w:rPr>
            </w:pPr>
          </w:p>
        </w:tc>
        <w:tc>
          <w:tcPr>
            <w:tcW w:w="1507" w:type="dxa"/>
            <w:shd w:val="clear" w:color="auto" w:fill="auto"/>
          </w:tcPr>
          <w:p w14:paraId="66A22AB7" w14:textId="585C57AE" w:rsidR="004A01E8" w:rsidRPr="00B735A5" w:rsidRDefault="004A01E8" w:rsidP="00E90A34">
            <w:pPr>
              <w:rPr>
                <w:sz w:val="18"/>
                <w:szCs w:val="18"/>
              </w:rPr>
            </w:pPr>
          </w:p>
        </w:tc>
        <w:tc>
          <w:tcPr>
            <w:tcW w:w="1638" w:type="dxa"/>
            <w:shd w:val="clear" w:color="auto" w:fill="auto"/>
          </w:tcPr>
          <w:p w14:paraId="764D9D26" w14:textId="4E4C18B3" w:rsidR="004A01E8" w:rsidRPr="00B735A5" w:rsidRDefault="004A01E8" w:rsidP="004A01E8">
            <w:pPr>
              <w:rPr>
                <w:sz w:val="18"/>
                <w:szCs w:val="18"/>
              </w:rPr>
            </w:pPr>
          </w:p>
        </w:tc>
        <w:tc>
          <w:tcPr>
            <w:tcW w:w="3305" w:type="dxa"/>
            <w:shd w:val="clear" w:color="auto" w:fill="auto"/>
          </w:tcPr>
          <w:p w14:paraId="05FE1CDD" w14:textId="77777777" w:rsidR="004A01E8" w:rsidRDefault="004A01E8" w:rsidP="004A01E8">
            <w:pPr>
              <w:rPr>
                <w:lang w:val="en-US"/>
              </w:rPr>
            </w:pPr>
          </w:p>
        </w:tc>
        <w:tc>
          <w:tcPr>
            <w:tcW w:w="2017" w:type="dxa"/>
            <w:shd w:val="clear" w:color="auto" w:fill="auto"/>
          </w:tcPr>
          <w:p w14:paraId="00A60D93" w14:textId="042D0601" w:rsidR="004A01E8" w:rsidRPr="00B735A5" w:rsidRDefault="004A01E8" w:rsidP="004A01E8">
            <w:pPr>
              <w:spacing w:after="0"/>
              <w:rPr>
                <w:sz w:val="18"/>
                <w:szCs w:val="18"/>
              </w:rPr>
            </w:pPr>
          </w:p>
        </w:tc>
        <w:tc>
          <w:tcPr>
            <w:tcW w:w="3919" w:type="dxa"/>
          </w:tcPr>
          <w:p w14:paraId="7D637838" w14:textId="5DAB0007" w:rsidR="004A01E8" w:rsidRPr="00B735A5" w:rsidRDefault="004A01E8" w:rsidP="00B735A5">
            <w:pPr>
              <w:spacing w:after="0"/>
              <w:rPr>
                <w:sz w:val="18"/>
                <w:szCs w:val="18"/>
              </w:rPr>
            </w:pPr>
          </w:p>
        </w:tc>
        <w:tc>
          <w:tcPr>
            <w:tcW w:w="2021" w:type="dxa"/>
          </w:tcPr>
          <w:p w14:paraId="0B4AAEBC" w14:textId="5880BBA1" w:rsidR="00687635" w:rsidRPr="00B735A5" w:rsidRDefault="00687635" w:rsidP="00B735A5">
            <w:pPr>
              <w:spacing w:after="0"/>
              <w:rPr>
                <w:sz w:val="18"/>
                <w:szCs w:val="18"/>
              </w:rPr>
            </w:pPr>
          </w:p>
        </w:tc>
        <w:tc>
          <w:tcPr>
            <w:tcW w:w="1276" w:type="dxa"/>
            <w:shd w:val="clear" w:color="auto" w:fill="auto"/>
          </w:tcPr>
          <w:p w14:paraId="4B1E1EEA" w14:textId="61DC38ED" w:rsidR="004A01E8" w:rsidRDefault="004A01E8" w:rsidP="004A01E8">
            <w:pPr>
              <w:spacing w:after="0"/>
              <w:rPr>
                <w:bCs/>
                <w:sz w:val="18"/>
                <w:lang w:val="en-US"/>
              </w:rPr>
            </w:pPr>
          </w:p>
        </w:tc>
      </w:tr>
      <w:tr w:rsidR="00EF5352" w:rsidRPr="00394D25" w14:paraId="7E588BAC" w14:textId="77777777" w:rsidTr="004A01E8">
        <w:tc>
          <w:tcPr>
            <w:tcW w:w="627" w:type="dxa"/>
            <w:shd w:val="clear" w:color="auto" w:fill="auto"/>
          </w:tcPr>
          <w:p w14:paraId="30CF49FF" w14:textId="720CD179" w:rsidR="00EF5352" w:rsidRPr="00B735A5" w:rsidRDefault="00EF5352" w:rsidP="004A01E8">
            <w:pPr>
              <w:spacing w:after="0"/>
              <w:rPr>
                <w:sz w:val="18"/>
                <w:szCs w:val="18"/>
              </w:rPr>
            </w:pPr>
          </w:p>
        </w:tc>
        <w:tc>
          <w:tcPr>
            <w:tcW w:w="1507" w:type="dxa"/>
            <w:shd w:val="clear" w:color="auto" w:fill="auto"/>
          </w:tcPr>
          <w:p w14:paraId="630D625D" w14:textId="289187A0" w:rsidR="00EF5352" w:rsidRPr="00B735A5" w:rsidRDefault="00EF5352" w:rsidP="004A01E8">
            <w:pPr>
              <w:rPr>
                <w:sz w:val="18"/>
                <w:szCs w:val="18"/>
              </w:rPr>
            </w:pPr>
          </w:p>
        </w:tc>
        <w:tc>
          <w:tcPr>
            <w:tcW w:w="1638" w:type="dxa"/>
            <w:shd w:val="clear" w:color="auto" w:fill="auto"/>
          </w:tcPr>
          <w:p w14:paraId="138367E6" w14:textId="7EDE1326" w:rsidR="00EF5352" w:rsidRPr="00B735A5" w:rsidRDefault="00EF5352" w:rsidP="008A4CE6">
            <w:pPr>
              <w:rPr>
                <w:sz w:val="18"/>
                <w:szCs w:val="18"/>
              </w:rPr>
            </w:pPr>
          </w:p>
        </w:tc>
        <w:tc>
          <w:tcPr>
            <w:tcW w:w="3305" w:type="dxa"/>
            <w:shd w:val="clear" w:color="auto" w:fill="auto"/>
          </w:tcPr>
          <w:p w14:paraId="33359B6D" w14:textId="0FDF26BE" w:rsidR="00EF5352" w:rsidRDefault="00EF5352" w:rsidP="008A4CE6"/>
        </w:tc>
        <w:tc>
          <w:tcPr>
            <w:tcW w:w="2017" w:type="dxa"/>
            <w:shd w:val="clear" w:color="auto" w:fill="auto"/>
          </w:tcPr>
          <w:p w14:paraId="2A987945" w14:textId="2B8E5EFF" w:rsidR="00EF5352" w:rsidRPr="00B735A5" w:rsidRDefault="00EF5352" w:rsidP="004A01E8">
            <w:pPr>
              <w:spacing w:after="0"/>
              <w:rPr>
                <w:sz w:val="18"/>
                <w:szCs w:val="18"/>
              </w:rPr>
            </w:pPr>
          </w:p>
        </w:tc>
        <w:tc>
          <w:tcPr>
            <w:tcW w:w="3919" w:type="dxa"/>
          </w:tcPr>
          <w:p w14:paraId="36710949" w14:textId="3C83E8FF" w:rsidR="00EF5352" w:rsidRPr="00B735A5" w:rsidRDefault="00EF5352" w:rsidP="00B735A5">
            <w:pPr>
              <w:spacing w:after="0"/>
              <w:rPr>
                <w:sz w:val="18"/>
                <w:szCs w:val="18"/>
              </w:rPr>
            </w:pPr>
          </w:p>
        </w:tc>
        <w:tc>
          <w:tcPr>
            <w:tcW w:w="2021" w:type="dxa"/>
          </w:tcPr>
          <w:p w14:paraId="297DF85B" w14:textId="054B8041" w:rsidR="00EF5352" w:rsidRPr="00B735A5" w:rsidRDefault="00EF5352" w:rsidP="00B735A5">
            <w:pPr>
              <w:spacing w:after="0"/>
              <w:rPr>
                <w:sz w:val="18"/>
                <w:szCs w:val="18"/>
              </w:rPr>
            </w:pPr>
          </w:p>
        </w:tc>
        <w:tc>
          <w:tcPr>
            <w:tcW w:w="1276" w:type="dxa"/>
            <w:shd w:val="clear" w:color="auto" w:fill="auto"/>
          </w:tcPr>
          <w:p w14:paraId="60AD95CC" w14:textId="3410D86C" w:rsidR="00EF5352" w:rsidRDefault="00EF5352" w:rsidP="004A01E8">
            <w:pPr>
              <w:spacing w:after="0"/>
              <w:rPr>
                <w:bCs/>
                <w:sz w:val="18"/>
                <w:lang w:val="en-US"/>
              </w:rPr>
            </w:pP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4D7715" w:rsidRDefault="004D7715"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4D7715" w:rsidRDefault="004D771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4D7715" w:rsidRPr="004D7715" w:rsidRDefault="004D771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4D7715" w:rsidRPr="004D7715" w:rsidRDefault="004D771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4D7715" w:rsidRPr="004D7715" w:rsidRDefault="004D7715"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4D7715" w:rsidRPr="004D7715" w:rsidRDefault="004D7715"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4D7715" w:rsidRPr="004D7715" w:rsidRDefault="004D7715"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4D7715" w:rsidRPr="004D7715" w:rsidRDefault="004D7715" w:rsidP="004D7715">
            <w:pPr>
              <w:spacing w:after="0"/>
              <w:rPr>
                <w:bCs/>
                <w:sz w:val="18"/>
                <w:lang w:val="en-US"/>
              </w:rPr>
            </w:pP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D94CDE" w:rsidRDefault="00D94CDE"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D94CDE" w:rsidRDefault="00D94CDE">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D94CDE" w:rsidRPr="004D7715" w:rsidRDefault="00D94CDE">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D94CDE" w:rsidRPr="004D7715" w:rsidRDefault="00D94CDE"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D94CDE" w:rsidRPr="004D7715" w:rsidRDefault="00D94CDE"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D94CDE" w:rsidRPr="004D7715" w:rsidRDefault="00D94CDE"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D94CDE" w:rsidRPr="004D7715" w:rsidRDefault="00D94CDE" w:rsidP="004D7715">
            <w:pPr>
              <w:spacing w:after="0"/>
              <w:rPr>
                <w:bCs/>
                <w:sz w:val="18"/>
                <w:lang w:val="en-US"/>
              </w:rPr>
            </w:pP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793B46" w:rsidRDefault="00793B46" w:rsidP="00793B46">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793B46" w:rsidRDefault="00793B46" w:rsidP="00793B46">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793B46" w:rsidRDefault="00793B46" w:rsidP="00793B46">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793B46" w:rsidRDefault="00793B46" w:rsidP="00793B46">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793B46" w:rsidRDefault="00793B46" w:rsidP="00793B46">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793B46" w:rsidRDefault="00793B46" w:rsidP="00793B46">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793B46" w:rsidRDefault="00793B46" w:rsidP="00793B46">
            <w:pPr>
              <w:spacing w:after="0"/>
              <w:rPr>
                <w:bCs/>
                <w:sz w:val="18"/>
                <w:lang w:val="en-US"/>
              </w:rPr>
            </w:pP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F57D5" w:rsidRP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F57D5" w:rsidRPr="009F57D5" w:rsidRDefault="009F57D5" w:rsidP="009F57D5">
            <w:pPr>
              <w:spacing w:after="0"/>
              <w:rPr>
                <w:bCs/>
                <w:sz w:val="18"/>
                <w:lang w:val="en-US"/>
              </w:rPr>
            </w:pP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F57D5" w:rsidRPr="009F57D5" w:rsidRDefault="009F57D5" w:rsidP="009F57D5">
            <w:pPr>
              <w:spacing w:after="0"/>
              <w:rPr>
                <w:bCs/>
                <w:sz w:val="18"/>
                <w:lang w:val="en-US"/>
              </w:rPr>
            </w:pP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7158F4" w:rsidRPr="007158F4" w:rsidRDefault="007158F4"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7158F4" w:rsidRPr="007158F4" w:rsidRDefault="007158F4">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7158F4" w:rsidRPr="007158F4" w:rsidRDefault="007158F4">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7158F4" w:rsidRPr="007158F4" w:rsidRDefault="007158F4"/>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7158F4" w:rsidRPr="007158F4" w:rsidRDefault="007158F4"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7158F4" w:rsidRPr="007158F4" w:rsidRDefault="007158F4"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7158F4" w:rsidRPr="007158F4" w:rsidRDefault="007158F4"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7158F4" w:rsidRPr="007158F4" w:rsidRDefault="007158F4" w:rsidP="007158F4">
            <w:pPr>
              <w:spacing w:after="0"/>
              <w:rPr>
                <w:bCs/>
                <w:sz w:val="18"/>
                <w:lang w:val="en-US"/>
              </w:rPr>
            </w:pP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AD1649" w:rsidRPr="007158F4" w:rsidRDefault="00AD1649"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AD1649" w:rsidRPr="007158F4" w:rsidRDefault="00AD1649">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AD1649" w:rsidRPr="007158F4" w:rsidRDefault="00AD1649">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AD1649" w:rsidRPr="007158F4" w:rsidRDefault="00AD1649"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AD1649" w:rsidRPr="007158F4" w:rsidRDefault="00AD1649"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AD1649" w:rsidRPr="000F1B90" w:rsidRDefault="00AD1649"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AD1649" w:rsidRDefault="00AD1649" w:rsidP="007158F4">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1102E88" w:rsidR="00D0690E" w:rsidRPr="003D5673" w:rsidRDefault="00D0690E" w:rsidP="00D0690E">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CE2CE28"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68D6B736"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5C53" w14:textId="77777777" w:rsidR="00ED4599" w:rsidRDefault="00ED4599">
      <w:r>
        <w:separator/>
      </w:r>
    </w:p>
  </w:endnote>
  <w:endnote w:type="continuationSeparator" w:id="0">
    <w:p w14:paraId="5B070FB1" w14:textId="77777777" w:rsidR="00ED4599" w:rsidRDefault="00ED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B098" w14:textId="77777777" w:rsidR="00ED4599" w:rsidRDefault="00ED4599">
      <w:r>
        <w:separator/>
      </w:r>
    </w:p>
  </w:footnote>
  <w:footnote w:type="continuationSeparator" w:id="0">
    <w:p w14:paraId="5D478623" w14:textId="77777777" w:rsidR="00ED4599" w:rsidRDefault="00ED4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dominique.everaere@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7</Pages>
  <Words>1484</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9332</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11</cp:revision>
  <cp:lastPrinted>2000-02-29T10:31:00Z</cp:lastPrinted>
  <dcterms:created xsi:type="dcterms:W3CDTF">2021-11-28T15:42:00Z</dcterms:created>
  <dcterms:modified xsi:type="dcterms:W3CDTF">2022-03-08T16:07:00Z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